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873B6" w14:textId="1B113EE3" w:rsidR="00535962" w:rsidRPr="00F7167E" w:rsidRDefault="00056BB9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4CF25A2D">
            <wp:simplePos x="0" y="0"/>
            <wp:positionH relativeFrom="column">
              <wp:posOffset>4133850</wp:posOffset>
            </wp:positionH>
            <wp:positionV relativeFrom="paragraph">
              <wp:posOffset>-607695</wp:posOffset>
            </wp:positionV>
            <wp:extent cx="746125" cy="74358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C48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7FA650BE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AF3DA61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793D9AE" wp14:editId="6D6CE20F">
                                      <wp:extent cx="1432392" cy="50596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2392" cy="5059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D4B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AF3DA61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793D9AE" wp14:editId="6D6CE20F">
                                <wp:extent cx="1432392" cy="50596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2392" cy="5059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E22F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A03A015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5080" t="5080" r="7620" b="1143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C5615F" w14:textId="56DF3B4A" w:rsidR="006B202F" w:rsidRPr="00535962" w:rsidRDefault="003267B5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DGII-CCC-LPN</w:t>
                                    </w:r>
                                    <w:r w:rsidR="0083188A" w:rsidRPr="0083188A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463F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83188A" w:rsidRPr="0083188A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6871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463FF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C5615F" w14:textId="56DF3B4A" w:rsidR="006B202F" w:rsidRPr="00535962" w:rsidRDefault="003267B5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DGII-CCC-LPN</w:t>
                              </w:r>
                              <w:r w:rsidR="0083188A" w:rsidRPr="0083188A">
                                <w:rPr>
                                  <w:rStyle w:val="Style2"/>
                                </w:rPr>
                                <w:t>-202</w:t>
                              </w:r>
                              <w:r w:rsidR="00A463FF">
                                <w:rPr>
                                  <w:rStyle w:val="Style2"/>
                                </w:rPr>
                                <w:t>5</w:t>
                              </w:r>
                              <w:r w:rsidR="0083188A" w:rsidRPr="0083188A">
                                <w:rPr>
                                  <w:rStyle w:val="Style2"/>
                                </w:rPr>
                                <w:t>-00</w:t>
                              </w:r>
                              <w:r w:rsidR="0068717E">
                                <w:rPr>
                                  <w:rStyle w:val="Style2"/>
                                </w:rPr>
                                <w:t>0</w:t>
                              </w:r>
                              <w:r w:rsidR="00A463FF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A463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4E699116" w14:textId="77777777" w:rsidR="0026335F" w:rsidRPr="0026335F" w:rsidRDefault="00A463F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16839B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624E11">
        <w:tc>
          <w:tcPr>
            <w:tcW w:w="1101" w:type="dxa"/>
          </w:tcPr>
          <w:p w14:paraId="69D0ACB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B6B6B17" w14:textId="77777777" w:rsidTr="00624E11">
        <w:tc>
          <w:tcPr>
            <w:tcW w:w="1101" w:type="dxa"/>
          </w:tcPr>
          <w:p w14:paraId="33CA2D4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E378C3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40B76F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DEEEB8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178C34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E8BB7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75A5B259" w14:textId="77777777" w:rsidTr="00624E11">
        <w:tc>
          <w:tcPr>
            <w:tcW w:w="1101" w:type="dxa"/>
          </w:tcPr>
          <w:p w14:paraId="02F81C1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35948F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1350D33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C3F1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18DC4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86A5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4F971B1" w14:textId="77777777" w:rsidTr="00624E11">
        <w:tc>
          <w:tcPr>
            <w:tcW w:w="1101" w:type="dxa"/>
          </w:tcPr>
          <w:p w14:paraId="70B7F9A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CF0E56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209DEF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F7BD6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2931B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3642C0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6341119" w14:textId="77777777" w:rsidTr="00624E11">
        <w:tc>
          <w:tcPr>
            <w:tcW w:w="1101" w:type="dxa"/>
          </w:tcPr>
          <w:p w14:paraId="608B5DC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D998A4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65A068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BA43B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C56E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B2ADB8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CBE3AD0" w14:textId="77777777" w:rsidTr="00624E11">
        <w:trPr>
          <w:trHeight w:val="415"/>
        </w:trPr>
        <w:tc>
          <w:tcPr>
            <w:tcW w:w="1101" w:type="dxa"/>
          </w:tcPr>
          <w:p w14:paraId="0680C420" w14:textId="77777777" w:rsidR="001030C5" w:rsidRPr="006E45AC" w:rsidRDefault="001030C5" w:rsidP="003805A6"/>
        </w:tc>
        <w:tc>
          <w:tcPr>
            <w:tcW w:w="4394" w:type="dxa"/>
          </w:tcPr>
          <w:p w14:paraId="14F0C383" w14:textId="77777777" w:rsidR="001030C5" w:rsidRPr="006E45AC" w:rsidRDefault="001030C5" w:rsidP="003805A6"/>
        </w:tc>
        <w:tc>
          <w:tcPr>
            <w:tcW w:w="1417" w:type="dxa"/>
          </w:tcPr>
          <w:p w14:paraId="738941CB" w14:textId="77777777" w:rsidR="001030C5" w:rsidRPr="006E45AC" w:rsidRDefault="001030C5" w:rsidP="003805A6"/>
        </w:tc>
        <w:tc>
          <w:tcPr>
            <w:tcW w:w="1418" w:type="dxa"/>
          </w:tcPr>
          <w:p w14:paraId="73ADF457" w14:textId="77777777" w:rsidR="001030C5" w:rsidRPr="006E45AC" w:rsidRDefault="001030C5" w:rsidP="003805A6"/>
        </w:tc>
        <w:tc>
          <w:tcPr>
            <w:tcW w:w="5528" w:type="dxa"/>
          </w:tcPr>
          <w:p w14:paraId="7383A783" w14:textId="77777777" w:rsidR="001030C5" w:rsidRPr="006E45AC" w:rsidRDefault="001030C5" w:rsidP="003805A6"/>
        </w:tc>
      </w:tr>
      <w:tr w:rsidR="001030C5" w:rsidRPr="006E45AC" w14:paraId="273695FC" w14:textId="77777777" w:rsidTr="00624E11">
        <w:trPr>
          <w:trHeight w:val="373"/>
        </w:trPr>
        <w:tc>
          <w:tcPr>
            <w:tcW w:w="1101" w:type="dxa"/>
          </w:tcPr>
          <w:p w14:paraId="48E2F888" w14:textId="77777777" w:rsidR="001030C5" w:rsidRPr="006E45AC" w:rsidRDefault="001030C5" w:rsidP="003805A6"/>
        </w:tc>
        <w:tc>
          <w:tcPr>
            <w:tcW w:w="4394" w:type="dxa"/>
          </w:tcPr>
          <w:p w14:paraId="4665515F" w14:textId="77777777" w:rsidR="001030C5" w:rsidRPr="006E45AC" w:rsidRDefault="001030C5" w:rsidP="003805A6"/>
        </w:tc>
        <w:tc>
          <w:tcPr>
            <w:tcW w:w="1417" w:type="dxa"/>
          </w:tcPr>
          <w:p w14:paraId="37EF8CCB" w14:textId="77777777" w:rsidR="001030C5" w:rsidRPr="006E45AC" w:rsidRDefault="001030C5" w:rsidP="003805A6"/>
        </w:tc>
        <w:tc>
          <w:tcPr>
            <w:tcW w:w="1418" w:type="dxa"/>
          </w:tcPr>
          <w:p w14:paraId="7BF91512" w14:textId="77777777" w:rsidR="001030C5" w:rsidRPr="006E45AC" w:rsidRDefault="001030C5" w:rsidP="003805A6"/>
        </w:tc>
        <w:tc>
          <w:tcPr>
            <w:tcW w:w="5528" w:type="dxa"/>
          </w:tcPr>
          <w:p w14:paraId="1DAA3EC4" w14:textId="77777777" w:rsidR="001030C5" w:rsidRPr="006E45AC" w:rsidRDefault="001030C5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F7B9F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664C54ED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CE9D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2207CC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23CA9"/>
    <w:rsid w:val="00034DD9"/>
    <w:rsid w:val="000363AE"/>
    <w:rsid w:val="00045479"/>
    <w:rsid w:val="00056BB9"/>
    <w:rsid w:val="000F7312"/>
    <w:rsid w:val="001007E7"/>
    <w:rsid w:val="001020C0"/>
    <w:rsid w:val="001030C5"/>
    <w:rsid w:val="00134D4F"/>
    <w:rsid w:val="001463BC"/>
    <w:rsid w:val="00157600"/>
    <w:rsid w:val="00165C6B"/>
    <w:rsid w:val="00170EC5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267B5"/>
    <w:rsid w:val="00332B0B"/>
    <w:rsid w:val="00334E76"/>
    <w:rsid w:val="003C4888"/>
    <w:rsid w:val="003D160E"/>
    <w:rsid w:val="00410707"/>
    <w:rsid w:val="0042490F"/>
    <w:rsid w:val="004564FE"/>
    <w:rsid w:val="00462024"/>
    <w:rsid w:val="00466B9C"/>
    <w:rsid w:val="004B73C1"/>
    <w:rsid w:val="004D45A8"/>
    <w:rsid w:val="00521233"/>
    <w:rsid w:val="00535962"/>
    <w:rsid w:val="00587691"/>
    <w:rsid w:val="005A5833"/>
    <w:rsid w:val="005E22F2"/>
    <w:rsid w:val="00611A07"/>
    <w:rsid w:val="00624E11"/>
    <w:rsid w:val="0062592A"/>
    <w:rsid w:val="00626D0C"/>
    <w:rsid w:val="006506D0"/>
    <w:rsid w:val="00651E48"/>
    <w:rsid w:val="006709BC"/>
    <w:rsid w:val="0068717E"/>
    <w:rsid w:val="00691C64"/>
    <w:rsid w:val="006B202F"/>
    <w:rsid w:val="006B365D"/>
    <w:rsid w:val="006B742E"/>
    <w:rsid w:val="006D38F2"/>
    <w:rsid w:val="006E45AC"/>
    <w:rsid w:val="006F28AA"/>
    <w:rsid w:val="00711944"/>
    <w:rsid w:val="00721F4E"/>
    <w:rsid w:val="00725091"/>
    <w:rsid w:val="00780880"/>
    <w:rsid w:val="00795886"/>
    <w:rsid w:val="007B6F6F"/>
    <w:rsid w:val="007C1660"/>
    <w:rsid w:val="00806C78"/>
    <w:rsid w:val="00807015"/>
    <w:rsid w:val="00831319"/>
    <w:rsid w:val="0083188A"/>
    <w:rsid w:val="00845FCE"/>
    <w:rsid w:val="00850351"/>
    <w:rsid w:val="00861D16"/>
    <w:rsid w:val="00862F3E"/>
    <w:rsid w:val="008B3AE5"/>
    <w:rsid w:val="009B42B9"/>
    <w:rsid w:val="009C118A"/>
    <w:rsid w:val="00A16099"/>
    <w:rsid w:val="00A463FF"/>
    <w:rsid w:val="00A5155F"/>
    <w:rsid w:val="00A640BD"/>
    <w:rsid w:val="00AD7919"/>
    <w:rsid w:val="00AF4447"/>
    <w:rsid w:val="00B00171"/>
    <w:rsid w:val="00B02129"/>
    <w:rsid w:val="00B03F96"/>
    <w:rsid w:val="00B227FF"/>
    <w:rsid w:val="00B55C91"/>
    <w:rsid w:val="00B62EEF"/>
    <w:rsid w:val="00B97B51"/>
    <w:rsid w:val="00BA0007"/>
    <w:rsid w:val="00BA10B3"/>
    <w:rsid w:val="00BA79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57BAD"/>
    <w:rsid w:val="00C66D08"/>
    <w:rsid w:val="00C97CE8"/>
    <w:rsid w:val="00CA0E82"/>
    <w:rsid w:val="00CA4661"/>
    <w:rsid w:val="00CE58A6"/>
    <w:rsid w:val="00CE67A3"/>
    <w:rsid w:val="00D02754"/>
    <w:rsid w:val="00D24FA7"/>
    <w:rsid w:val="00D64696"/>
    <w:rsid w:val="00D90D49"/>
    <w:rsid w:val="00DC5D96"/>
    <w:rsid w:val="00DD4F3E"/>
    <w:rsid w:val="00E124CB"/>
    <w:rsid w:val="00E13E55"/>
    <w:rsid w:val="00E356E0"/>
    <w:rsid w:val="00E81EFA"/>
    <w:rsid w:val="00E82D3B"/>
    <w:rsid w:val="00E85312"/>
    <w:rsid w:val="00EA40CE"/>
    <w:rsid w:val="00EA7406"/>
    <w:rsid w:val="00ED462C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36B02-DCB8-4BA0-BC9E-235C6A45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9</cp:revision>
  <cp:lastPrinted>2011-03-04T18:41:00Z</cp:lastPrinted>
  <dcterms:created xsi:type="dcterms:W3CDTF">2020-02-13T13:26:00Z</dcterms:created>
  <dcterms:modified xsi:type="dcterms:W3CDTF">2025-02-26T19:36:00Z</dcterms:modified>
</cp:coreProperties>
</file>